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23E" w:rsidRPr="00E77870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UNTHANKE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Capper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623E" w:rsidRDefault="000E623E" w:rsidP="000E62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23E" w:rsidRDefault="000E623E" w:rsidP="00564E3C">
      <w:pPr>
        <w:spacing w:after="0" w:line="240" w:lineRule="auto"/>
      </w:pPr>
      <w:r>
        <w:separator/>
      </w:r>
    </w:p>
  </w:endnote>
  <w:endnote w:type="continuationSeparator" w:id="0">
    <w:p w:rsidR="000E623E" w:rsidRDefault="000E62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623E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23E" w:rsidRDefault="000E623E" w:rsidP="00564E3C">
      <w:pPr>
        <w:spacing w:after="0" w:line="240" w:lineRule="auto"/>
      </w:pPr>
      <w:r>
        <w:separator/>
      </w:r>
    </w:p>
  </w:footnote>
  <w:footnote w:type="continuationSeparator" w:id="0">
    <w:p w:rsidR="000E623E" w:rsidRDefault="000E62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23E"/>
    <w:rsid w:val="000E623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734B5-6A02-4762-A268-02E47B12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2016-01-13T20:20:00Z</dcterms:created>
  <dcterms:modified xsi:type="dcterms:W3CDTF">2016-01-13T20:21:00Z</dcterms:modified>
</cp:coreProperties>
</file>